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D746B" w14:textId="76F2DF55" w:rsidR="005909B9" w:rsidRDefault="00171DB2" w:rsidP="005909B9">
      <w:pPr>
        <w:pStyle w:val="FP"/>
        <w:tabs>
          <w:tab w:val="left" w:pos="567"/>
        </w:tabs>
        <w:rPr>
          <w:rFonts w:ascii="Arial" w:hAnsi="Arial" w:cs="Arial"/>
          <w:b/>
          <w:sz w:val="24"/>
          <w:szCs w:val="24"/>
        </w:rPr>
      </w:pPr>
      <w:bookmarkStart w:id="0" w:name="OLE_LINK1"/>
      <w:bookmarkStart w:id="1" w:name="OLE_LINK2"/>
      <w:r>
        <w:rPr>
          <w:rFonts w:ascii="Arial" w:hAnsi="Arial" w:cs="Arial"/>
          <w:b/>
          <w:sz w:val="24"/>
          <w:szCs w:val="24"/>
        </w:rPr>
        <w:t>3GPP TSG RAN Meeting #1</w:t>
      </w:r>
      <w:r w:rsidR="00304E3C">
        <w:rPr>
          <w:rFonts w:ascii="Arial" w:eastAsiaTheme="minorEastAsia" w:hAnsi="Arial" w:cs="Arial" w:hint="eastAsia"/>
          <w:b/>
          <w:sz w:val="24"/>
          <w:szCs w:val="24"/>
          <w:lang w:eastAsia="zh-CN"/>
        </w:rPr>
        <w:t>10</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6322F8" w:rsidRPr="006322F8">
        <w:rPr>
          <w:rFonts w:ascii="Arial" w:hAnsi="Arial" w:cs="Arial"/>
          <w:b/>
          <w:sz w:val="24"/>
          <w:szCs w:val="24"/>
        </w:rPr>
        <w:t>RP-253467</w:t>
      </w:r>
    </w:p>
    <w:p w14:paraId="4F78BAA7" w14:textId="17EFD4B3" w:rsidR="00E80031" w:rsidRPr="0030777B" w:rsidRDefault="00304E3C" w:rsidP="005909B9">
      <w:pPr>
        <w:pStyle w:val="FP"/>
        <w:tabs>
          <w:tab w:val="left" w:pos="567"/>
        </w:tabs>
        <w:rPr>
          <w:rFonts w:ascii="Arial" w:hAnsi="Arial" w:cs="Arial"/>
          <w:b/>
          <w:sz w:val="24"/>
          <w:szCs w:val="24"/>
        </w:rPr>
      </w:pPr>
      <w:r w:rsidRPr="00304E3C">
        <w:rPr>
          <w:rFonts w:ascii="Arial" w:hAnsi="Arial" w:cs="Arial"/>
          <w:b/>
          <w:sz w:val="24"/>
          <w:szCs w:val="24"/>
        </w:rPr>
        <w:t>Baltimore, USA, December 8-11,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6D2AC5C"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605C" w:rsidRPr="00CF605C">
        <w:rPr>
          <w:rFonts w:ascii="Arial" w:hAnsi="Arial" w:cs="Arial"/>
          <w:lang w:eastAsia="ja-JP"/>
        </w:rPr>
        <w:t>13.4.11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r w:rsidRPr="00CC20A6">
              <w:rPr>
                <w:rFonts w:ascii="Arial" w:hAnsi="Arial" w:cs="Arial"/>
              </w:rPr>
              <w:t>NR_MC_enh-UEConTest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291DD9" w:rsidR="00B6300F" w:rsidRPr="008836AC" w:rsidRDefault="00DB63CE" w:rsidP="008836AC">
            <w:pPr>
              <w:tabs>
                <w:tab w:val="left" w:pos="567"/>
              </w:tabs>
              <w:spacing w:after="0"/>
              <w:rPr>
                <w:rFonts w:ascii="Arial" w:hAnsi="Arial" w:cs="Arial"/>
                <w:lang w:eastAsia="ja-JP"/>
              </w:rPr>
            </w:pPr>
            <w:r w:rsidRPr="00DB63CE">
              <w:rPr>
                <w:rFonts w:ascii="Arial" w:hAnsi="Arial" w:cs="Arial"/>
                <w:lang w:eastAsia="ja-JP"/>
              </w:rPr>
              <w:t>RP-251461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19302D51" w14:textId="77777777" w:rsidR="00871653" w:rsidRDefault="00DF42ED" w:rsidP="004A6E6D">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03</w:t>
            </w:r>
            <w:r w:rsidR="00871653" w:rsidRPr="006B4348">
              <w:rPr>
                <w:rFonts w:ascii="Arial" w:hAnsi="Arial" w:cs="Arial"/>
                <w:color w:val="00B050"/>
                <w:kern w:val="2"/>
                <w:lang w:val="en-US" w:eastAsia="ja-JP"/>
              </w:rPr>
              <w:t>/</w:t>
            </w:r>
            <w:r w:rsidR="004A6E6D" w:rsidRPr="006B4348">
              <w:rPr>
                <w:rFonts w:ascii="Arial" w:hAnsi="Arial" w:cs="Arial"/>
                <w:color w:val="00B050"/>
                <w:kern w:val="2"/>
                <w:lang w:val="en-US" w:eastAsia="ja-JP"/>
              </w:rPr>
              <w:t>202</w:t>
            </w:r>
            <w:r>
              <w:rPr>
                <w:rFonts w:ascii="Arial" w:eastAsiaTheme="minorEastAsia" w:hAnsi="Arial" w:cs="Arial" w:hint="eastAsia"/>
                <w:color w:val="00B050"/>
                <w:kern w:val="2"/>
                <w:lang w:val="en-US" w:eastAsia="zh-CN"/>
              </w:rPr>
              <w:t>6</w:t>
            </w:r>
          </w:p>
          <w:p w14:paraId="5BB6B905" w14:textId="68473BF6" w:rsidR="00C14F39" w:rsidRPr="00DF42ED" w:rsidRDefault="00C14F39" w:rsidP="004A6E6D">
            <w:pPr>
              <w:tabs>
                <w:tab w:val="left" w:pos="567"/>
              </w:tabs>
              <w:spacing w:after="0"/>
              <w:rPr>
                <w:rFonts w:ascii="Arial" w:eastAsiaTheme="minorEastAsia" w:hAnsi="Arial" w:cs="Arial"/>
                <w:highlight w:val="yellow"/>
                <w:lang w:eastAsia="zh-CN"/>
              </w:rPr>
            </w:pPr>
            <w:r w:rsidRPr="006B4348">
              <w:rPr>
                <w:rFonts w:ascii="Arial" w:hAnsi="Arial" w:cs="Arial"/>
                <w:color w:val="00B050"/>
                <w:kern w:val="2"/>
                <w:lang w:val="en-US" w:eastAsia="ja-JP"/>
              </w:rPr>
              <w:t>(</w:t>
            </w:r>
            <w:r w:rsidRPr="006B4348">
              <w:rPr>
                <w:rFonts w:ascii="Arial" w:hAnsi="Arial" w:cs="Arial" w:hint="eastAsia"/>
                <w:color w:val="00B050"/>
                <w:kern w:val="2"/>
                <w:lang w:val="en-US" w:eastAsia="ja-JP"/>
              </w:rPr>
              <w:t xml:space="preserve">+3 </w:t>
            </w:r>
            <w:r w:rsidRPr="00726CD2">
              <w:rPr>
                <w:rFonts w:ascii="Arial" w:hAnsi="Arial" w:cs="Arial"/>
                <w:color w:val="00B050"/>
                <w:kern w:val="2"/>
                <w:lang w:val="en-US" w:eastAsia="ja-JP"/>
              </w:rPr>
              <w:t>months</w:t>
            </w:r>
            <w:r w:rsidRPr="006B4348">
              <w:rPr>
                <w:rFonts w:ascii="Arial" w:hAnsi="Arial" w:cs="Arial"/>
                <w:color w:val="00B050"/>
                <w:kern w:val="2"/>
                <w:lang w:val="en-US"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FD44DC6" w:rsidR="00511A19" w:rsidRPr="00C14F39" w:rsidRDefault="00B6187F" w:rsidP="004A6E6D">
            <w:pPr>
              <w:tabs>
                <w:tab w:val="left" w:pos="567"/>
              </w:tabs>
              <w:spacing w:after="0"/>
              <w:rPr>
                <w:rFonts w:ascii="Arial" w:eastAsiaTheme="minorEastAsia" w:hAnsi="Arial" w:cs="Arial"/>
                <w:color w:val="00B050"/>
                <w:kern w:val="2"/>
                <w:lang w:val="en-US" w:eastAsia="zh-CN"/>
              </w:rPr>
            </w:pPr>
            <w:r w:rsidRPr="006B4348">
              <w:rPr>
                <w:rFonts w:ascii="Arial" w:hAnsi="Arial" w:cs="Arial"/>
                <w:color w:val="00B050"/>
                <w:kern w:val="2"/>
                <w:lang w:val="en-US" w:eastAsia="ja-JP"/>
              </w:rPr>
              <w:t>9</w:t>
            </w:r>
            <w:r w:rsidR="00F52047">
              <w:rPr>
                <w:rFonts w:ascii="Arial" w:eastAsiaTheme="minorEastAsia" w:hAnsi="Arial" w:cs="Arial" w:hint="eastAsia"/>
                <w:color w:val="00B050"/>
                <w:kern w:val="2"/>
                <w:lang w:val="en-US" w:eastAsia="zh-CN"/>
              </w:rPr>
              <w:t>8</w:t>
            </w:r>
            <w:r w:rsidR="00871653" w:rsidRPr="006B4348">
              <w:rPr>
                <w:rFonts w:ascii="Arial" w:hAnsi="Arial" w:cs="Arial"/>
                <w:color w:val="00B050"/>
                <w:kern w:val="2"/>
                <w:lang w:val="en-US" w:eastAsia="ja-JP"/>
              </w:rPr>
              <w:t>%</w:t>
            </w:r>
            <w:r w:rsidR="00C872E0" w:rsidRPr="006B4348">
              <w:rPr>
                <w:rFonts w:ascii="Arial" w:hAnsi="Arial" w:cs="Arial" w:hint="eastAsia"/>
                <w:color w:val="00B050"/>
                <w:kern w:val="2"/>
                <w:lang w:val="en-US" w:eastAsia="ja-JP"/>
              </w:rPr>
              <w:t xml:space="preserve"> </w:t>
            </w:r>
            <w:r w:rsidR="00DE3BC7" w:rsidRPr="006B4348">
              <w:rPr>
                <w:rFonts w:ascii="Arial" w:hAnsi="Arial" w:cs="Arial"/>
                <w:color w:val="00B050"/>
                <w:kern w:val="2"/>
                <w:lang w:val="en-US" w:eastAsia="ja-JP"/>
              </w:rPr>
              <w:t>(+</w:t>
            </w:r>
            <w:r w:rsidR="00F52047">
              <w:rPr>
                <w:rFonts w:ascii="Arial" w:eastAsiaTheme="minorEastAsia" w:hAnsi="Arial" w:cs="Arial" w:hint="eastAsia"/>
                <w:color w:val="00B050"/>
                <w:kern w:val="2"/>
                <w:lang w:val="en-US" w:eastAsia="zh-CN"/>
              </w:rPr>
              <w:t>1</w:t>
            </w:r>
            <w:r w:rsidR="00E6360B" w:rsidRPr="006B4348">
              <w:rPr>
                <w:rFonts w:ascii="Arial" w:hAnsi="Arial" w:cs="Arial"/>
                <w:color w:val="00B050"/>
                <w:kern w:val="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r w:rsidRPr="00045EA0">
              <w:rPr>
                <w:rFonts w:ascii="Arial" w:hAnsi="Arial" w:cs="Arial"/>
                <w:lang w:eastAsia="ja-JP"/>
              </w:rPr>
              <w:t>Yutong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r w:rsidRPr="000C360E">
              <w:rPr>
                <w:rFonts w:ascii="Arial" w:hAnsi="Arial" w:cs="Arial"/>
                <w:lang w:eastAsia="ja-JP"/>
              </w:rPr>
              <w:t>Hisilicon</w:t>
            </w:r>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5FD099B7"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5174D">
        <w:rPr>
          <w:rFonts w:ascii="Arial" w:eastAsiaTheme="minorEastAsia" w:hAnsi="Arial" w:cs="Arial" w:hint="eastAsia"/>
          <w:sz w:val="20"/>
          <w:szCs w:val="20"/>
          <w:lang w:eastAsia="zh-CN"/>
        </w:rPr>
        <w:t>9</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033BDE66" w:rsidR="0001131E" w:rsidRPr="00E31664" w:rsidRDefault="001F29E9" w:rsidP="0017580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Pr="001E7399">
        <w:rPr>
          <w:rFonts w:ascii="Arial" w:eastAsiaTheme="minorEastAsia" w:hAnsi="Arial" w:cs="Arial"/>
          <w:sz w:val="20"/>
          <w:szCs w:val="20"/>
          <w:lang w:eastAsia="zh-CN"/>
        </w:rPr>
        <w:t xml:space="preserve"> C</w:t>
      </w:r>
      <w:r w:rsidRPr="007B7E29">
        <w:rPr>
          <w:rFonts w:ascii="Arial" w:eastAsiaTheme="minorEastAsia" w:hAnsi="Arial" w:cs="Arial"/>
          <w:sz w:val="20"/>
          <w:szCs w:val="20"/>
          <w:lang w:eastAsia="zh-CN"/>
        </w:rPr>
        <w:t>R w</w:t>
      </w:r>
      <w:r w:rsidR="003F528D">
        <w:rPr>
          <w:rFonts w:ascii="Arial" w:eastAsiaTheme="minorEastAsia" w:hAnsi="Arial" w:cs="Arial" w:hint="eastAsia"/>
          <w:sz w:val="20"/>
          <w:szCs w:val="20"/>
          <w:lang w:eastAsia="zh-CN"/>
        </w:rPr>
        <w:t>as</w:t>
      </w:r>
      <w:r w:rsidRPr="00222707">
        <w:rPr>
          <w:rFonts w:ascii="Arial" w:eastAsiaTheme="minorEastAsia" w:hAnsi="Arial" w:cs="Arial"/>
          <w:sz w:val="20"/>
          <w:szCs w:val="20"/>
          <w:lang w:eastAsia="zh-CN"/>
        </w:rPr>
        <w:t xml:space="preserve"> agree</w:t>
      </w:r>
      <w:r w:rsidRPr="00E31664">
        <w:rPr>
          <w:rFonts w:ascii="Arial" w:eastAsiaTheme="minorEastAsia" w:hAnsi="Arial" w:cs="Arial"/>
          <w:sz w:val="20"/>
          <w:szCs w:val="20"/>
          <w:lang w:eastAsia="zh-CN"/>
        </w:rPr>
        <w:t xml:space="preserve">d </w:t>
      </w:r>
      <w:r w:rsidRPr="00E31664">
        <w:rPr>
          <w:rFonts w:ascii="Arial" w:eastAsiaTheme="minorEastAsia" w:hAnsi="Arial" w:cs="Arial" w:hint="eastAsia"/>
          <w:sz w:val="20"/>
          <w:szCs w:val="20"/>
          <w:lang w:eastAsia="zh-CN"/>
        </w:rPr>
        <w:t xml:space="preserve">in </w:t>
      </w:r>
      <w:r w:rsidRPr="00E31664">
        <w:rPr>
          <w:rFonts w:ascii="Arial" w:eastAsiaTheme="minorEastAsia" w:hAnsi="Arial" w:cs="Arial"/>
          <w:sz w:val="20"/>
          <w:szCs w:val="20"/>
          <w:lang w:eastAsia="zh-CN"/>
        </w:rPr>
        <w:t>RAN5#10</w:t>
      </w:r>
      <w:r>
        <w:rPr>
          <w:rFonts w:ascii="Arial" w:eastAsiaTheme="minorEastAsia" w:hAnsi="Arial" w:cs="Arial" w:hint="eastAsia"/>
          <w:sz w:val="20"/>
          <w:szCs w:val="20"/>
          <w:lang w:eastAsia="zh-CN"/>
        </w:rPr>
        <w:t>9</w:t>
      </w:r>
      <w:r w:rsidRPr="00E31664">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t>
      </w:r>
      <w:r w:rsidR="00E7679A">
        <w:rPr>
          <w:rFonts w:ascii="Arial" w:eastAsiaTheme="minorEastAsia" w:hAnsi="Arial" w:cs="Arial" w:hint="eastAsia"/>
          <w:sz w:val="20"/>
          <w:szCs w:val="20"/>
          <w:lang w:eastAsia="zh-CN"/>
        </w:rPr>
        <w:t xml:space="preserve">We have checked that the </w:t>
      </w:r>
      <w:r w:rsidR="00E7679A" w:rsidRPr="00E7679A">
        <w:rPr>
          <w:rFonts w:ascii="Arial" w:eastAsiaTheme="minorEastAsia" w:hAnsi="Arial" w:cs="Arial"/>
          <w:sz w:val="20"/>
          <w:szCs w:val="20"/>
          <w:lang w:eastAsia="zh-CN"/>
        </w:rPr>
        <w:t>TTCN</w:t>
      </w:r>
      <w:r w:rsidR="00E7679A">
        <w:rPr>
          <w:rFonts w:ascii="Arial" w:eastAsiaTheme="minorEastAsia" w:hAnsi="Arial" w:cs="Arial" w:hint="eastAsia"/>
          <w:sz w:val="20"/>
          <w:szCs w:val="20"/>
          <w:lang w:eastAsia="zh-CN"/>
        </w:rPr>
        <w:t xml:space="preserve"> work has been 100% completed.</w:t>
      </w:r>
    </w:p>
    <w:p w14:paraId="710A6911" w14:textId="630939FA"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A44B52" w:rsidRPr="00E31664">
        <w:rPr>
          <w:rFonts w:ascii="Arial" w:eastAsiaTheme="minorEastAsia" w:hAnsi="Arial" w:cs="Arial"/>
          <w:sz w:val="20"/>
          <w:szCs w:val="20"/>
          <w:lang w:eastAsia="zh-CN"/>
        </w:rPr>
        <w:t>9</w:t>
      </w:r>
      <w:r w:rsidR="00C22F02">
        <w:rPr>
          <w:rFonts w:ascii="Arial" w:eastAsiaTheme="minorEastAsia" w:hAnsi="Arial" w:cs="Arial" w:hint="eastAsia"/>
          <w:sz w:val="20"/>
          <w:szCs w:val="20"/>
          <w:lang w:eastAsia="zh-CN"/>
        </w:rPr>
        <w:t>8</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6CB94978" w:rsidR="00EF3B84" w:rsidRPr="00B2038C" w:rsidRDefault="00252F7E"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252F7E">
        <w:rPr>
          <w:rFonts w:ascii="Arial" w:eastAsia="Yu Mincho" w:hAnsi="Arial" w:cs="Arial"/>
          <w:kern w:val="2"/>
          <w:lang w:val="en-US" w:eastAsia="ja-JP"/>
        </w:rPr>
        <w:t>R5-256010</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Huawei, Hisilicon</w:t>
      </w:r>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sidR="00716CEE">
        <w:rPr>
          <w:rFonts w:ascii="Arial" w:eastAsiaTheme="minorEastAsia" w:hAnsi="Arial" w:cs="Arial" w:hint="eastAsia"/>
          <w:kern w:val="2"/>
          <w:lang w:val="en-US" w:eastAsia="zh-CN"/>
        </w:rPr>
        <w:t>9</w:t>
      </w:r>
    </w:p>
    <w:p w14:paraId="7D1BD3BB" w14:textId="77777777" w:rsidR="00B2038C" w:rsidRPr="00E35655" w:rsidRDefault="00B2038C" w:rsidP="00B2038C">
      <w:pPr>
        <w:widowControl w:val="0"/>
        <w:overflowPunct/>
        <w:autoSpaceDE/>
        <w:autoSpaceDN/>
        <w:adjustRightInd/>
        <w:snapToGrid w:val="0"/>
        <w:spacing w:after="0"/>
        <w:textAlignment w:val="auto"/>
        <w:rPr>
          <w:rFonts w:ascii="Arial" w:eastAsia="Yu Mincho" w:hAnsi="Arial" w:cs="Arial"/>
          <w:kern w:val="2"/>
          <w:lang w:val="en-US" w:eastAsia="ja-JP"/>
        </w:rPr>
      </w:pPr>
    </w:p>
    <w:p w14:paraId="7629A755" w14:textId="78B9C307" w:rsidR="00E071C1" w:rsidRPr="008E240D" w:rsidRDefault="004A49CE" w:rsidP="00E071C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4A49CE">
        <w:rPr>
          <w:rFonts w:ascii="Arial" w:eastAsia="等线" w:hAnsi="Arial" w:cs="Arial"/>
          <w:b/>
          <w:kern w:val="2"/>
          <w:sz w:val="22"/>
          <w:szCs w:val="24"/>
          <w:lang w:val="en-US" w:eastAsia="zh-CN"/>
        </w:rPr>
        <w:t>TS 38.533 CRs</w:t>
      </w:r>
      <w:r w:rsidR="00E071C1" w:rsidRPr="008E240D">
        <w:rPr>
          <w:rFonts w:ascii="Arial" w:eastAsia="等线" w:hAnsi="Arial" w:cs="Arial"/>
          <w:b/>
          <w:bCs/>
          <w:kern w:val="2"/>
          <w:sz w:val="22"/>
          <w:szCs w:val="24"/>
          <w:lang w:val="en-US"/>
        </w:rPr>
        <w:t>:</w:t>
      </w:r>
    </w:p>
    <w:p w14:paraId="37055F3E" w14:textId="29482E5C" w:rsidR="00E071C1" w:rsidRPr="00B2038C" w:rsidRDefault="002B4426" w:rsidP="00E071C1">
      <w:pPr>
        <w:widowControl w:val="0"/>
        <w:numPr>
          <w:ilvl w:val="0"/>
          <w:numId w:val="37"/>
        </w:numPr>
        <w:overflowPunct/>
        <w:autoSpaceDE/>
        <w:autoSpaceDN/>
        <w:adjustRightInd/>
        <w:snapToGrid w:val="0"/>
        <w:spacing w:after="0"/>
        <w:textAlignment w:val="auto"/>
        <w:rPr>
          <w:rFonts w:ascii="Arial" w:eastAsia="Yu Mincho" w:hAnsi="Arial" w:cs="Arial"/>
          <w:kern w:val="2"/>
          <w:lang w:val="en-US" w:eastAsia="ja-JP"/>
        </w:rPr>
      </w:pPr>
      <w:r w:rsidRPr="002B4426">
        <w:rPr>
          <w:rFonts w:ascii="Arial" w:eastAsia="Yu Mincho" w:hAnsi="Arial" w:cs="Arial"/>
          <w:kern w:val="2"/>
          <w:lang w:val="en-US" w:eastAsia="ja-JP"/>
        </w:rPr>
        <w:t>R5-255762</w:t>
      </w:r>
      <w:r w:rsidR="00E071C1" w:rsidRPr="008E240D">
        <w:rPr>
          <w:rFonts w:ascii="Arial" w:eastAsia="Yu Mincho" w:hAnsi="Arial" w:cs="Arial"/>
          <w:kern w:val="2"/>
          <w:lang w:val="en-US" w:eastAsia="ja-JP"/>
        </w:rPr>
        <w:t xml:space="preserve">, </w:t>
      </w:r>
      <w:r w:rsidRPr="002B4426">
        <w:rPr>
          <w:rFonts w:ascii="Arial" w:eastAsia="Yu Mincho" w:hAnsi="Arial" w:cs="Arial"/>
          <w:kern w:val="2"/>
          <w:lang w:eastAsia="ja-JP"/>
        </w:rPr>
        <w:fldChar w:fldCharType="begin"/>
      </w:r>
      <w:r w:rsidRPr="002B4426">
        <w:rPr>
          <w:rFonts w:ascii="Arial" w:eastAsia="Yu Mincho" w:hAnsi="Arial" w:cs="Arial"/>
          <w:kern w:val="2"/>
          <w:lang w:eastAsia="ja-JP"/>
        </w:rPr>
        <w:instrText xml:space="preserve"> DOCPROPERTY  CrTitle  \* MERGEFORMAT </w:instrText>
      </w:r>
      <w:r w:rsidRPr="002B4426">
        <w:rPr>
          <w:rFonts w:ascii="Arial" w:eastAsia="Yu Mincho" w:hAnsi="Arial" w:cs="Arial"/>
          <w:kern w:val="2"/>
          <w:lang w:eastAsia="ja-JP"/>
        </w:rPr>
        <w:fldChar w:fldCharType="separate"/>
      </w:r>
      <w:r w:rsidRPr="002B4426">
        <w:rPr>
          <w:rFonts w:ascii="Arial" w:eastAsia="Yu Mincho" w:hAnsi="Arial" w:cs="Arial"/>
          <w:kern w:val="2"/>
          <w:lang w:eastAsia="ja-JP"/>
        </w:rPr>
        <w:t>Core spec alignment for UL TX switching 6.5.7D.2 and 6.5.7D.3</w:t>
      </w:r>
      <w:r w:rsidRPr="002B4426">
        <w:rPr>
          <w:rFonts w:ascii="Arial" w:eastAsia="Yu Mincho" w:hAnsi="Arial" w:cs="Arial"/>
          <w:kern w:val="2"/>
          <w:lang w:val="en-US" w:eastAsia="ja-JP"/>
        </w:rPr>
        <w:fldChar w:fldCharType="end"/>
      </w:r>
      <w:r w:rsidR="00E071C1" w:rsidRPr="008E240D">
        <w:rPr>
          <w:rFonts w:ascii="Arial" w:eastAsia="Yu Mincho" w:hAnsi="Arial" w:cs="Arial"/>
          <w:kern w:val="2"/>
          <w:lang w:val="en-US" w:eastAsia="ja-JP"/>
        </w:rPr>
        <w:t xml:space="preserve">, </w:t>
      </w:r>
      <w:r w:rsidRPr="002B4426">
        <w:rPr>
          <w:rFonts w:ascii="Arial" w:eastAsia="Yu Mincho" w:hAnsi="Arial" w:cs="Arial"/>
          <w:kern w:val="2"/>
          <w:lang w:val="en-US" w:eastAsia="ja-JP"/>
        </w:rPr>
        <w:t>MediaTek Inc</w:t>
      </w:r>
      <w:r w:rsidR="00E071C1" w:rsidRPr="008E240D">
        <w:rPr>
          <w:rFonts w:ascii="Arial" w:eastAsia="Yu Mincho" w:hAnsi="Arial" w:cs="Arial"/>
          <w:kern w:val="2"/>
          <w:lang w:val="en-US" w:eastAsia="ja-JP"/>
        </w:rPr>
        <w:t>, RAN5#10</w:t>
      </w:r>
      <w:r w:rsidR="00E071C1">
        <w:rPr>
          <w:rFonts w:ascii="Arial" w:eastAsiaTheme="minorEastAsia" w:hAnsi="Arial" w:cs="Arial" w:hint="eastAsia"/>
          <w:kern w:val="2"/>
          <w:lang w:val="en-US" w:eastAsia="zh-CN"/>
        </w:rPr>
        <w:t>9</w:t>
      </w:r>
    </w:p>
    <w:p w14:paraId="6E7C8A7D" w14:textId="30389075" w:rsidR="00AF17C0" w:rsidRPr="002B4426" w:rsidRDefault="00AF17C0"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eastAsia="zh-CN"/>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CB928" w14:textId="77777777" w:rsidR="00F33428" w:rsidRDefault="00F33428">
      <w:r>
        <w:separator/>
      </w:r>
    </w:p>
  </w:endnote>
  <w:endnote w:type="continuationSeparator" w:id="0">
    <w:p w14:paraId="63437A65" w14:textId="77777777" w:rsidR="00F33428" w:rsidRDefault="00F33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8E1737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D66F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D66F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E841F" w14:textId="77777777" w:rsidR="00F33428" w:rsidRDefault="00F33428">
      <w:r>
        <w:separator/>
      </w:r>
    </w:p>
  </w:footnote>
  <w:footnote w:type="continuationSeparator" w:id="0">
    <w:p w14:paraId="595006CC" w14:textId="77777777" w:rsidR="00F33428" w:rsidRDefault="00F334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5C0E3F"/>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6E7E1F2C"/>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39403612">
    <w:abstractNumId w:val="15"/>
  </w:num>
  <w:num w:numId="2" w16cid:durableId="1506090201">
    <w:abstractNumId w:val="3"/>
  </w:num>
  <w:num w:numId="3" w16cid:durableId="522867803">
    <w:abstractNumId w:val="34"/>
  </w:num>
  <w:num w:numId="4" w16cid:durableId="2089040424">
    <w:abstractNumId w:val="28"/>
  </w:num>
  <w:num w:numId="5" w16cid:durableId="1119304664">
    <w:abstractNumId w:val="14"/>
  </w:num>
  <w:num w:numId="6" w16cid:durableId="1080524009">
    <w:abstractNumId w:val="35"/>
  </w:num>
  <w:num w:numId="7" w16cid:durableId="629670950">
    <w:abstractNumId w:val="4"/>
  </w:num>
  <w:num w:numId="8" w16cid:durableId="1101949964">
    <w:abstractNumId w:val="13"/>
  </w:num>
  <w:num w:numId="9" w16cid:durableId="317655545">
    <w:abstractNumId w:val="24"/>
  </w:num>
  <w:num w:numId="10" w16cid:durableId="624236343">
    <w:abstractNumId w:val="36"/>
  </w:num>
  <w:num w:numId="11" w16cid:durableId="696582935">
    <w:abstractNumId w:val="25"/>
  </w:num>
  <w:num w:numId="12" w16cid:durableId="2103255166">
    <w:abstractNumId w:val="21"/>
  </w:num>
  <w:num w:numId="13" w16cid:durableId="637607900">
    <w:abstractNumId w:val="33"/>
  </w:num>
  <w:num w:numId="14" w16cid:durableId="50160732">
    <w:abstractNumId w:val="8"/>
  </w:num>
  <w:num w:numId="15" w16cid:durableId="283653672">
    <w:abstractNumId w:val="20"/>
  </w:num>
  <w:num w:numId="16" w16cid:durableId="1697921226">
    <w:abstractNumId w:val="6"/>
  </w:num>
  <w:num w:numId="17" w16cid:durableId="1919634984">
    <w:abstractNumId w:val="17"/>
  </w:num>
  <w:num w:numId="18" w16cid:durableId="880089053">
    <w:abstractNumId w:val="9"/>
  </w:num>
  <w:num w:numId="19" w16cid:durableId="1183401468">
    <w:abstractNumId w:val="23"/>
  </w:num>
  <w:num w:numId="20" w16cid:durableId="948665076">
    <w:abstractNumId w:val="11"/>
  </w:num>
  <w:num w:numId="21" w16cid:durableId="1106730532">
    <w:abstractNumId w:val="27"/>
  </w:num>
  <w:num w:numId="22" w16cid:durableId="877933513">
    <w:abstractNumId w:val="1"/>
  </w:num>
  <w:num w:numId="23" w16cid:durableId="1039278351">
    <w:abstractNumId w:val="19"/>
  </w:num>
  <w:num w:numId="24" w16cid:durableId="624238713">
    <w:abstractNumId w:val="5"/>
  </w:num>
  <w:num w:numId="25" w16cid:durableId="1809979254">
    <w:abstractNumId w:val="2"/>
  </w:num>
  <w:num w:numId="26" w16cid:durableId="1756902628">
    <w:abstractNumId w:val="30"/>
  </w:num>
  <w:num w:numId="27" w16cid:durableId="418676553">
    <w:abstractNumId w:val="22"/>
  </w:num>
  <w:num w:numId="28" w16cid:durableId="2095397138">
    <w:abstractNumId w:val="29"/>
  </w:num>
  <w:num w:numId="29" w16cid:durableId="718671639">
    <w:abstractNumId w:val="12"/>
  </w:num>
  <w:num w:numId="30" w16cid:durableId="1930460504">
    <w:abstractNumId w:val="26"/>
  </w:num>
  <w:num w:numId="31" w16cid:durableId="1274242522">
    <w:abstractNumId w:val="0"/>
  </w:num>
  <w:num w:numId="32" w16cid:durableId="478378302">
    <w:abstractNumId w:val="32"/>
  </w:num>
  <w:num w:numId="33" w16cid:durableId="569779190">
    <w:abstractNumId w:val="16"/>
  </w:num>
  <w:num w:numId="34" w16cid:durableId="1236429404">
    <w:abstractNumId w:val="10"/>
  </w:num>
  <w:num w:numId="35" w16cid:durableId="1504540752">
    <w:abstractNumId w:val="18"/>
  </w:num>
  <w:num w:numId="36" w16cid:durableId="1221211094">
    <w:abstractNumId w:val="7"/>
  </w:num>
  <w:num w:numId="37" w16cid:durableId="3071308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BD0"/>
    <w:rsid w:val="0001131E"/>
    <w:rsid w:val="00011C3B"/>
    <w:rsid w:val="00011F33"/>
    <w:rsid w:val="0001475A"/>
    <w:rsid w:val="000235CB"/>
    <w:rsid w:val="00024F38"/>
    <w:rsid w:val="0002716F"/>
    <w:rsid w:val="000276C5"/>
    <w:rsid w:val="0003147D"/>
    <w:rsid w:val="00034278"/>
    <w:rsid w:val="00036B60"/>
    <w:rsid w:val="0004456C"/>
    <w:rsid w:val="00045EA0"/>
    <w:rsid w:val="0005259B"/>
    <w:rsid w:val="00053FEE"/>
    <w:rsid w:val="00060AE4"/>
    <w:rsid w:val="000669AB"/>
    <w:rsid w:val="000678E8"/>
    <w:rsid w:val="00073E8D"/>
    <w:rsid w:val="000743B1"/>
    <w:rsid w:val="000746A7"/>
    <w:rsid w:val="00076E8A"/>
    <w:rsid w:val="00083B1F"/>
    <w:rsid w:val="00087E10"/>
    <w:rsid w:val="000910BB"/>
    <w:rsid w:val="000926AF"/>
    <w:rsid w:val="000A0C6C"/>
    <w:rsid w:val="000A1E24"/>
    <w:rsid w:val="000A251B"/>
    <w:rsid w:val="000A3ED2"/>
    <w:rsid w:val="000A487A"/>
    <w:rsid w:val="000B1D2D"/>
    <w:rsid w:val="000B4299"/>
    <w:rsid w:val="000B5149"/>
    <w:rsid w:val="000C00FA"/>
    <w:rsid w:val="000C0187"/>
    <w:rsid w:val="000C25E8"/>
    <w:rsid w:val="000C360E"/>
    <w:rsid w:val="000C51AA"/>
    <w:rsid w:val="000C569A"/>
    <w:rsid w:val="000C66FF"/>
    <w:rsid w:val="000D17BC"/>
    <w:rsid w:val="000D2186"/>
    <w:rsid w:val="000D338F"/>
    <w:rsid w:val="000E4F35"/>
    <w:rsid w:val="000F6C1C"/>
    <w:rsid w:val="001041BE"/>
    <w:rsid w:val="00110BAE"/>
    <w:rsid w:val="0011412B"/>
    <w:rsid w:val="00116F4B"/>
    <w:rsid w:val="001229F4"/>
    <w:rsid w:val="0012728E"/>
    <w:rsid w:val="001373EF"/>
    <w:rsid w:val="00137471"/>
    <w:rsid w:val="001458DA"/>
    <w:rsid w:val="00146092"/>
    <w:rsid w:val="00150FD3"/>
    <w:rsid w:val="00171DB2"/>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0047"/>
    <w:rsid w:val="001C4490"/>
    <w:rsid w:val="001C62F7"/>
    <w:rsid w:val="001D0546"/>
    <w:rsid w:val="001D2C1A"/>
    <w:rsid w:val="001D3BA2"/>
    <w:rsid w:val="001D44B7"/>
    <w:rsid w:val="001E0075"/>
    <w:rsid w:val="001E4E22"/>
    <w:rsid w:val="001E7399"/>
    <w:rsid w:val="001F1B1F"/>
    <w:rsid w:val="001F29E9"/>
    <w:rsid w:val="001F2A20"/>
    <w:rsid w:val="001F486F"/>
    <w:rsid w:val="0020003A"/>
    <w:rsid w:val="00204750"/>
    <w:rsid w:val="00207DC4"/>
    <w:rsid w:val="0021589C"/>
    <w:rsid w:val="00217988"/>
    <w:rsid w:val="00222707"/>
    <w:rsid w:val="0022401B"/>
    <w:rsid w:val="0022485E"/>
    <w:rsid w:val="0023787E"/>
    <w:rsid w:val="00243A99"/>
    <w:rsid w:val="0024510B"/>
    <w:rsid w:val="00247F48"/>
    <w:rsid w:val="00252F7E"/>
    <w:rsid w:val="00255570"/>
    <w:rsid w:val="002615C7"/>
    <w:rsid w:val="0026698F"/>
    <w:rsid w:val="00266B4D"/>
    <w:rsid w:val="0027039E"/>
    <w:rsid w:val="00276D1F"/>
    <w:rsid w:val="002834BB"/>
    <w:rsid w:val="002843F7"/>
    <w:rsid w:val="00285DAB"/>
    <w:rsid w:val="00287D70"/>
    <w:rsid w:val="0029567C"/>
    <w:rsid w:val="002A6F12"/>
    <w:rsid w:val="002B4426"/>
    <w:rsid w:val="002B6FBF"/>
    <w:rsid w:val="002C0B82"/>
    <w:rsid w:val="002C5C5E"/>
    <w:rsid w:val="002E1236"/>
    <w:rsid w:val="002E2709"/>
    <w:rsid w:val="002F3E61"/>
    <w:rsid w:val="002F6ED2"/>
    <w:rsid w:val="00301B7A"/>
    <w:rsid w:val="00304E3C"/>
    <w:rsid w:val="00306D59"/>
    <w:rsid w:val="0030777B"/>
    <w:rsid w:val="00315664"/>
    <w:rsid w:val="00321EF0"/>
    <w:rsid w:val="00323F7A"/>
    <w:rsid w:val="0032503A"/>
    <w:rsid w:val="00325EE1"/>
    <w:rsid w:val="00330477"/>
    <w:rsid w:val="003357C0"/>
    <w:rsid w:val="00344D60"/>
    <w:rsid w:val="00346477"/>
    <w:rsid w:val="00347CB0"/>
    <w:rsid w:val="0035034A"/>
    <w:rsid w:val="0035340F"/>
    <w:rsid w:val="0036248C"/>
    <w:rsid w:val="003666A8"/>
    <w:rsid w:val="00366D63"/>
    <w:rsid w:val="00367401"/>
    <w:rsid w:val="00372AC6"/>
    <w:rsid w:val="00375678"/>
    <w:rsid w:val="00381A02"/>
    <w:rsid w:val="00383114"/>
    <w:rsid w:val="00383D6E"/>
    <w:rsid w:val="00391500"/>
    <w:rsid w:val="00391F4F"/>
    <w:rsid w:val="0039390A"/>
    <w:rsid w:val="00394AB0"/>
    <w:rsid w:val="00396252"/>
    <w:rsid w:val="00397EFD"/>
    <w:rsid w:val="003A4B47"/>
    <w:rsid w:val="003B24AF"/>
    <w:rsid w:val="003B6EA8"/>
    <w:rsid w:val="003B7182"/>
    <w:rsid w:val="003C6CE3"/>
    <w:rsid w:val="003D087F"/>
    <w:rsid w:val="003D0EF4"/>
    <w:rsid w:val="003D4E99"/>
    <w:rsid w:val="003D5036"/>
    <w:rsid w:val="003D6EFF"/>
    <w:rsid w:val="003D764D"/>
    <w:rsid w:val="003E0222"/>
    <w:rsid w:val="003E3A1A"/>
    <w:rsid w:val="003E46E8"/>
    <w:rsid w:val="003F17F0"/>
    <w:rsid w:val="003F1B9F"/>
    <w:rsid w:val="003F38BF"/>
    <w:rsid w:val="003F528D"/>
    <w:rsid w:val="0040091C"/>
    <w:rsid w:val="004041EA"/>
    <w:rsid w:val="00406D7A"/>
    <w:rsid w:val="004079C8"/>
    <w:rsid w:val="004121B8"/>
    <w:rsid w:val="004258BA"/>
    <w:rsid w:val="00430959"/>
    <w:rsid w:val="00442FF8"/>
    <w:rsid w:val="00445A1A"/>
    <w:rsid w:val="00447900"/>
    <w:rsid w:val="00451269"/>
    <w:rsid w:val="004531C9"/>
    <w:rsid w:val="00457D91"/>
    <w:rsid w:val="00460C31"/>
    <w:rsid w:val="00464E5B"/>
    <w:rsid w:val="0047055A"/>
    <w:rsid w:val="004725F3"/>
    <w:rsid w:val="004728D5"/>
    <w:rsid w:val="00474450"/>
    <w:rsid w:val="004810A1"/>
    <w:rsid w:val="0048232B"/>
    <w:rsid w:val="004873E6"/>
    <w:rsid w:val="00491596"/>
    <w:rsid w:val="00493F63"/>
    <w:rsid w:val="004A49CE"/>
    <w:rsid w:val="004A55EC"/>
    <w:rsid w:val="004A6E6D"/>
    <w:rsid w:val="004B0103"/>
    <w:rsid w:val="004B15B8"/>
    <w:rsid w:val="004B3950"/>
    <w:rsid w:val="004B566C"/>
    <w:rsid w:val="004B60EB"/>
    <w:rsid w:val="004B7B48"/>
    <w:rsid w:val="004C6CB5"/>
    <w:rsid w:val="004D3859"/>
    <w:rsid w:val="004D4AB1"/>
    <w:rsid w:val="004D6004"/>
    <w:rsid w:val="004E386F"/>
    <w:rsid w:val="004E480E"/>
    <w:rsid w:val="004F218A"/>
    <w:rsid w:val="005018FA"/>
    <w:rsid w:val="0050334E"/>
    <w:rsid w:val="00505387"/>
    <w:rsid w:val="00511A19"/>
    <w:rsid w:val="00512DF7"/>
    <w:rsid w:val="005141E7"/>
    <w:rsid w:val="00517E63"/>
    <w:rsid w:val="00523BAB"/>
    <w:rsid w:val="00524619"/>
    <w:rsid w:val="0052593F"/>
    <w:rsid w:val="00526B0D"/>
    <w:rsid w:val="0053222C"/>
    <w:rsid w:val="00537AB8"/>
    <w:rsid w:val="00542949"/>
    <w:rsid w:val="0055346F"/>
    <w:rsid w:val="0055426E"/>
    <w:rsid w:val="00554BD9"/>
    <w:rsid w:val="005579FF"/>
    <w:rsid w:val="005623AA"/>
    <w:rsid w:val="0056414E"/>
    <w:rsid w:val="005776DD"/>
    <w:rsid w:val="00582117"/>
    <w:rsid w:val="0058478F"/>
    <w:rsid w:val="005909B9"/>
    <w:rsid w:val="00593315"/>
    <w:rsid w:val="005938A1"/>
    <w:rsid w:val="005A170D"/>
    <w:rsid w:val="005A1DAC"/>
    <w:rsid w:val="005A31D7"/>
    <w:rsid w:val="005A6BCE"/>
    <w:rsid w:val="005A6C96"/>
    <w:rsid w:val="005B24DE"/>
    <w:rsid w:val="005C00CB"/>
    <w:rsid w:val="005D0418"/>
    <w:rsid w:val="005D4849"/>
    <w:rsid w:val="005D77B0"/>
    <w:rsid w:val="005D78BE"/>
    <w:rsid w:val="005E0677"/>
    <w:rsid w:val="005E1D58"/>
    <w:rsid w:val="005E44A8"/>
    <w:rsid w:val="00604B47"/>
    <w:rsid w:val="00606ADD"/>
    <w:rsid w:val="00610E37"/>
    <w:rsid w:val="00615418"/>
    <w:rsid w:val="006207ED"/>
    <w:rsid w:val="0062682F"/>
    <w:rsid w:val="00626BC9"/>
    <w:rsid w:val="006322F8"/>
    <w:rsid w:val="006364F7"/>
    <w:rsid w:val="00642B74"/>
    <w:rsid w:val="0064500B"/>
    <w:rsid w:val="006458DF"/>
    <w:rsid w:val="00650D52"/>
    <w:rsid w:val="00651419"/>
    <w:rsid w:val="00653E1F"/>
    <w:rsid w:val="00657770"/>
    <w:rsid w:val="00661208"/>
    <w:rsid w:val="006615B2"/>
    <w:rsid w:val="00662313"/>
    <w:rsid w:val="00665963"/>
    <w:rsid w:val="006708B7"/>
    <w:rsid w:val="00673911"/>
    <w:rsid w:val="0067526E"/>
    <w:rsid w:val="006764C9"/>
    <w:rsid w:val="0068631D"/>
    <w:rsid w:val="006870C9"/>
    <w:rsid w:val="00691BD8"/>
    <w:rsid w:val="0069565B"/>
    <w:rsid w:val="006A2CB9"/>
    <w:rsid w:val="006A3ADF"/>
    <w:rsid w:val="006A6F98"/>
    <w:rsid w:val="006A7BCB"/>
    <w:rsid w:val="006B4348"/>
    <w:rsid w:val="006B4C1E"/>
    <w:rsid w:val="006B7589"/>
    <w:rsid w:val="006B75A0"/>
    <w:rsid w:val="006C090F"/>
    <w:rsid w:val="006C4E32"/>
    <w:rsid w:val="006C56D8"/>
    <w:rsid w:val="006C7EF7"/>
    <w:rsid w:val="006D07AE"/>
    <w:rsid w:val="006D11EF"/>
    <w:rsid w:val="006D1C93"/>
    <w:rsid w:val="006E3F11"/>
    <w:rsid w:val="006E526C"/>
    <w:rsid w:val="006F16DA"/>
    <w:rsid w:val="007011B4"/>
    <w:rsid w:val="00701410"/>
    <w:rsid w:val="0070427A"/>
    <w:rsid w:val="007113A1"/>
    <w:rsid w:val="007113EF"/>
    <w:rsid w:val="00711ABD"/>
    <w:rsid w:val="00714D27"/>
    <w:rsid w:val="00716CEE"/>
    <w:rsid w:val="007211C1"/>
    <w:rsid w:val="00721CF6"/>
    <w:rsid w:val="00723E46"/>
    <w:rsid w:val="00724BA5"/>
    <w:rsid w:val="00726CD2"/>
    <w:rsid w:val="00730798"/>
    <w:rsid w:val="00733826"/>
    <w:rsid w:val="007371B1"/>
    <w:rsid w:val="007419FC"/>
    <w:rsid w:val="0075174D"/>
    <w:rsid w:val="00766CFB"/>
    <w:rsid w:val="00774FEA"/>
    <w:rsid w:val="00775031"/>
    <w:rsid w:val="007816FF"/>
    <w:rsid w:val="00783B44"/>
    <w:rsid w:val="00784451"/>
    <w:rsid w:val="00785028"/>
    <w:rsid w:val="0078508E"/>
    <w:rsid w:val="007856E3"/>
    <w:rsid w:val="00786EF4"/>
    <w:rsid w:val="00790C15"/>
    <w:rsid w:val="0079303B"/>
    <w:rsid w:val="007A0D4D"/>
    <w:rsid w:val="007A1A88"/>
    <w:rsid w:val="007A1C79"/>
    <w:rsid w:val="007A3A5A"/>
    <w:rsid w:val="007A4370"/>
    <w:rsid w:val="007A4D5F"/>
    <w:rsid w:val="007B3BBD"/>
    <w:rsid w:val="007B42F1"/>
    <w:rsid w:val="007B4641"/>
    <w:rsid w:val="007B7E29"/>
    <w:rsid w:val="007C08F9"/>
    <w:rsid w:val="007C1715"/>
    <w:rsid w:val="007C1CD9"/>
    <w:rsid w:val="007C4972"/>
    <w:rsid w:val="007C4A21"/>
    <w:rsid w:val="007E1D15"/>
    <w:rsid w:val="007E1DEA"/>
    <w:rsid w:val="007E2202"/>
    <w:rsid w:val="007E6DD8"/>
    <w:rsid w:val="007F69C7"/>
    <w:rsid w:val="008077F6"/>
    <w:rsid w:val="00812E48"/>
    <w:rsid w:val="008145EA"/>
    <w:rsid w:val="00815869"/>
    <w:rsid w:val="0081649B"/>
    <w:rsid w:val="00816B81"/>
    <w:rsid w:val="00823B90"/>
    <w:rsid w:val="0083266E"/>
    <w:rsid w:val="008352DB"/>
    <w:rsid w:val="008546E5"/>
    <w:rsid w:val="00854984"/>
    <w:rsid w:val="00856061"/>
    <w:rsid w:val="00857960"/>
    <w:rsid w:val="00861C1A"/>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A6186"/>
    <w:rsid w:val="008B3D99"/>
    <w:rsid w:val="008C1698"/>
    <w:rsid w:val="008C1A3D"/>
    <w:rsid w:val="008C515F"/>
    <w:rsid w:val="008C646C"/>
    <w:rsid w:val="008D01C3"/>
    <w:rsid w:val="008D1E13"/>
    <w:rsid w:val="008D3EAF"/>
    <w:rsid w:val="008D625A"/>
    <w:rsid w:val="008D6549"/>
    <w:rsid w:val="008D70D2"/>
    <w:rsid w:val="008E240D"/>
    <w:rsid w:val="008E34F0"/>
    <w:rsid w:val="008E5C9A"/>
    <w:rsid w:val="008E5F77"/>
    <w:rsid w:val="008F0097"/>
    <w:rsid w:val="008F7D2A"/>
    <w:rsid w:val="00900AE8"/>
    <w:rsid w:val="00900DAD"/>
    <w:rsid w:val="009017BD"/>
    <w:rsid w:val="00912EF5"/>
    <w:rsid w:val="0091408E"/>
    <w:rsid w:val="00922345"/>
    <w:rsid w:val="009301AC"/>
    <w:rsid w:val="009320F3"/>
    <w:rsid w:val="00934188"/>
    <w:rsid w:val="009378CA"/>
    <w:rsid w:val="009421C4"/>
    <w:rsid w:val="009442CF"/>
    <w:rsid w:val="009466CE"/>
    <w:rsid w:val="0095025E"/>
    <w:rsid w:val="00955C4C"/>
    <w:rsid w:val="0097628D"/>
    <w:rsid w:val="009840CD"/>
    <w:rsid w:val="00995338"/>
    <w:rsid w:val="00996777"/>
    <w:rsid w:val="009A5DE1"/>
    <w:rsid w:val="009A73C2"/>
    <w:rsid w:val="009B3346"/>
    <w:rsid w:val="009C0BC7"/>
    <w:rsid w:val="009C6592"/>
    <w:rsid w:val="009C7B22"/>
    <w:rsid w:val="009D1836"/>
    <w:rsid w:val="009D1D44"/>
    <w:rsid w:val="009D4C53"/>
    <w:rsid w:val="009D5072"/>
    <w:rsid w:val="009D66F5"/>
    <w:rsid w:val="009E209B"/>
    <w:rsid w:val="009E4AD7"/>
    <w:rsid w:val="009E62B0"/>
    <w:rsid w:val="009E6EEC"/>
    <w:rsid w:val="009F0747"/>
    <w:rsid w:val="009F1C88"/>
    <w:rsid w:val="009F3FA1"/>
    <w:rsid w:val="00A001EB"/>
    <w:rsid w:val="00A02938"/>
    <w:rsid w:val="00A03514"/>
    <w:rsid w:val="00A0480C"/>
    <w:rsid w:val="00A0769A"/>
    <w:rsid w:val="00A1013D"/>
    <w:rsid w:val="00A144E7"/>
    <w:rsid w:val="00A17079"/>
    <w:rsid w:val="00A21AE1"/>
    <w:rsid w:val="00A25ADF"/>
    <w:rsid w:val="00A36DF1"/>
    <w:rsid w:val="00A373D2"/>
    <w:rsid w:val="00A40BB7"/>
    <w:rsid w:val="00A448C3"/>
    <w:rsid w:val="00A44B52"/>
    <w:rsid w:val="00A458D4"/>
    <w:rsid w:val="00A46FB7"/>
    <w:rsid w:val="00A508C3"/>
    <w:rsid w:val="00A53118"/>
    <w:rsid w:val="00A638AC"/>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17C0"/>
    <w:rsid w:val="00AF3414"/>
    <w:rsid w:val="00B00BBE"/>
    <w:rsid w:val="00B03E1E"/>
    <w:rsid w:val="00B05C93"/>
    <w:rsid w:val="00B10710"/>
    <w:rsid w:val="00B1473A"/>
    <w:rsid w:val="00B16605"/>
    <w:rsid w:val="00B2038C"/>
    <w:rsid w:val="00B208FA"/>
    <w:rsid w:val="00B23CF9"/>
    <w:rsid w:val="00B25C12"/>
    <w:rsid w:val="00B2766F"/>
    <w:rsid w:val="00B30DD0"/>
    <w:rsid w:val="00B31ABC"/>
    <w:rsid w:val="00B37566"/>
    <w:rsid w:val="00B445ED"/>
    <w:rsid w:val="00B5731B"/>
    <w:rsid w:val="00B611CC"/>
    <w:rsid w:val="00B6187F"/>
    <w:rsid w:val="00B627E9"/>
    <w:rsid w:val="00B6300F"/>
    <w:rsid w:val="00B70389"/>
    <w:rsid w:val="00B73EB0"/>
    <w:rsid w:val="00B82244"/>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BF1705"/>
    <w:rsid w:val="00BF5E0B"/>
    <w:rsid w:val="00C00281"/>
    <w:rsid w:val="00C047CB"/>
    <w:rsid w:val="00C05625"/>
    <w:rsid w:val="00C05870"/>
    <w:rsid w:val="00C14F39"/>
    <w:rsid w:val="00C1751E"/>
    <w:rsid w:val="00C17C6C"/>
    <w:rsid w:val="00C21339"/>
    <w:rsid w:val="00C22F02"/>
    <w:rsid w:val="00C266F9"/>
    <w:rsid w:val="00C371EA"/>
    <w:rsid w:val="00C421F4"/>
    <w:rsid w:val="00C445AD"/>
    <w:rsid w:val="00C44647"/>
    <w:rsid w:val="00C44CBA"/>
    <w:rsid w:val="00C458F0"/>
    <w:rsid w:val="00C4666A"/>
    <w:rsid w:val="00C479A3"/>
    <w:rsid w:val="00C50477"/>
    <w:rsid w:val="00C52A0E"/>
    <w:rsid w:val="00C74DAF"/>
    <w:rsid w:val="00C80116"/>
    <w:rsid w:val="00C85E8A"/>
    <w:rsid w:val="00C872E0"/>
    <w:rsid w:val="00C87AAD"/>
    <w:rsid w:val="00C87BFC"/>
    <w:rsid w:val="00C93ED8"/>
    <w:rsid w:val="00C94341"/>
    <w:rsid w:val="00CA0BE1"/>
    <w:rsid w:val="00CA17D2"/>
    <w:rsid w:val="00CA3024"/>
    <w:rsid w:val="00CA7C4F"/>
    <w:rsid w:val="00CB3FB2"/>
    <w:rsid w:val="00CB6123"/>
    <w:rsid w:val="00CC20A6"/>
    <w:rsid w:val="00CC63F2"/>
    <w:rsid w:val="00CC642C"/>
    <w:rsid w:val="00CD062C"/>
    <w:rsid w:val="00CD7C48"/>
    <w:rsid w:val="00CD7EAD"/>
    <w:rsid w:val="00CF1CC1"/>
    <w:rsid w:val="00CF5E71"/>
    <w:rsid w:val="00CF605C"/>
    <w:rsid w:val="00CF7FAC"/>
    <w:rsid w:val="00D130DA"/>
    <w:rsid w:val="00D160C1"/>
    <w:rsid w:val="00D17794"/>
    <w:rsid w:val="00D22398"/>
    <w:rsid w:val="00D27911"/>
    <w:rsid w:val="00D35E6C"/>
    <w:rsid w:val="00D42DDD"/>
    <w:rsid w:val="00D436CF"/>
    <w:rsid w:val="00D44DB8"/>
    <w:rsid w:val="00D45B2F"/>
    <w:rsid w:val="00D46E88"/>
    <w:rsid w:val="00D470EA"/>
    <w:rsid w:val="00D60BD6"/>
    <w:rsid w:val="00D613A9"/>
    <w:rsid w:val="00D62323"/>
    <w:rsid w:val="00D67E61"/>
    <w:rsid w:val="00D70D86"/>
    <w:rsid w:val="00D71DD5"/>
    <w:rsid w:val="00D764B2"/>
    <w:rsid w:val="00D76BA4"/>
    <w:rsid w:val="00D8021D"/>
    <w:rsid w:val="00D82D10"/>
    <w:rsid w:val="00D855E0"/>
    <w:rsid w:val="00D86784"/>
    <w:rsid w:val="00D91741"/>
    <w:rsid w:val="00D920E6"/>
    <w:rsid w:val="00D939B8"/>
    <w:rsid w:val="00DA004C"/>
    <w:rsid w:val="00DA1568"/>
    <w:rsid w:val="00DB37C0"/>
    <w:rsid w:val="00DB63CE"/>
    <w:rsid w:val="00DC2D83"/>
    <w:rsid w:val="00DC3E21"/>
    <w:rsid w:val="00DD0E66"/>
    <w:rsid w:val="00DE0236"/>
    <w:rsid w:val="00DE0650"/>
    <w:rsid w:val="00DE0842"/>
    <w:rsid w:val="00DE2A08"/>
    <w:rsid w:val="00DE2B4D"/>
    <w:rsid w:val="00DE3BC7"/>
    <w:rsid w:val="00DE531E"/>
    <w:rsid w:val="00DE65D5"/>
    <w:rsid w:val="00DF0E1F"/>
    <w:rsid w:val="00DF42ED"/>
    <w:rsid w:val="00DF4B52"/>
    <w:rsid w:val="00DF4E89"/>
    <w:rsid w:val="00E00E44"/>
    <w:rsid w:val="00E011A1"/>
    <w:rsid w:val="00E01570"/>
    <w:rsid w:val="00E049A8"/>
    <w:rsid w:val="00E06B92"/>
    <w:rsid w:val="00E071C1"/>
    <w:rsid w:val="00E11D2E"/>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679A"/>
    <w:rsid w:val="00E77436"/>
    <w:rsid w:val="00E77D80"/>
    <w:rsid w:val="00E80031"/>
    <w:rsid w:val="00E81AE4"/>
    <w:rsid w:val="00E82C8E"/>
    <w:rsid w:val="00E83BE3"/>
    <w:rsid w:val="00E87CFA"/>
    <w:rsid w:val="00E93D77"/>
    <w:rsid w:val="00E94196"/>
    <w:rsid w:val="00E95264"/>
    <w:rsid w:val="00EA2172"/>
    <w:rsid w:val="00EA2DC1"/>
    <w:rsid w:val="00EA603D"/>
    <w:rsid w:val="00EA7C4A"/>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1163"/>
    <w:rsid w:val="00F22D65"/>
    <w:rsid w:val="00F24DDD"/>
    <w:rsid w:val="00F276F6"/>
    <w:rsid w:val="00F2770B"/>
    <w:rsid w:val="00F33428"/>
    <w:rsid w:val="00F34753"/>
    <w:rsid w:val="00F42416"/>
    <w:rsid w:val="00F52047"/>
    <w:rsid w:val="00F549A3"/>
    <w:rsid w:val="00F556AE"/>
    <w:rsid w:val="00F559A9"/>
    <w:rsid w:val="00F55CBF"/>
    <w:rsid w:val="00F644F9"/>
    <w:rsid w:val="00F72B10"/>
    <w:rsid w:val="00F77359"/>
    <w:rsid w:val="00F86A73"/>
    <w:rsid w:val="00F9015F"/>
    <w:rsid w:val="00F92747"/>
    <w:rsid w:val="00F95C31"/>
    <w:rsid w:val="00FA110D"/>
    <w:rsid w:val="00FA2879"/>
    <w:rsid w:val="00FA52E3"/>
    <w:rsid w:val="00FA54CF"/>
    <w:rsid w:val="00FA58DA"/>
    <w:rsid w:val="00FC0456"/>
    <w:rsid w:val="00FC345B"/>
    <w:rsid w:val="00FC555E"/>
    <w:rsid w:val="00FD4E37"/>
    <w:rsid w:val="00FD7673"/>
    <w:rsid w:val="00FF3514"/>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359</TotalTime>
  <Pages>3</Pages>
  <Words>865</Words>
  <Characters>4718</Characters>
  <Application>Microsoft Office Word</Application>
  <DocSecurity>0</DocSecurity>
  <Lines>181</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405</cp:revision>
  <dcterms:created xsi:type="dcterms:W3CDTF">2018-11-20T14:54:00Z</dcterms:created>
  <dcterms:modified xsi:type="dcterms:W3CDTF">2025-12-01T01:26:00Z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